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DD9" w:rsidRDefault="00293ADC" w:rsidP="00D9590A">
      <w:pPr>
        <w:pStyle w:val="2"/>
        <w:tabs>
          <w:tab w:val="left" w:pos="900"/>
        </w:tabs>
        <w:jc w:val="center"/>
      </w:pPr>
      <w:r>
        <w:rPr>
          <w:sz w:val="40"/>
        </w:rPr>
        <w:t>Карточка контрагента</w:t>
      </w:r>
    </w:p>
    <w:p w:rsidR="004B3B0F" w:rsidRDefault="004B3B0F"/>
    <w:tbl>
      <w:tblPr>
        <w:tblW w:w="10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414"/>
        <w:gridCol w:w="4040"/>
      </w:tblGrid>
      <w:tr w:rsidR="004C203B" w:rsidTr="00A15162">
        <w:tc>
          <w:tcPr>
            <w:tcW w:w="648" w:type="dxa"/>
            <w:tcBorders>
              <w:top w:val="single" w:sz="4" w:space="0" w:color="auto"/>
            </w:tcBorders>
          </w:tcPr>
          <w:p w:rsidR="004C203B" w:rsidRDefault="004C203B" w:rsidP="0020388B">
            <w:pPr>
              <w:numPr>
                <w:ilvl w:val="0"/>
                <w:numId w:val="1"/>
              </w:numPr>
              <w:tabs>
                <w:tab w:val="clear" w:pos="360"/>
                <w:tab w:val="num" w:pos="900"/>
                <w:tab w:val="num" w:pos="1080"/>
              </w:tabs>
              <w:ind w:left="0" w:firstLine="0"/>
              <w:rPr>
                <w:sz w:val="28"/>
              </w:rPr>
            </w:pPr>
          </w:p>
        </w:tc>
        <w:tc>
          <w:tcPr>
            <w:tcW w:w="5414" w:type="dxa"/>
            <w:tcBorders>
              <w:top w:val="single" w:sz="4" w:space="0" w:color="auto"/>
            </w:tcBorders>
          </w:tcPr>
          <w:p w:rsidR="004C203B" w:rsidRDefault="004C203B" w:rsidP="0020388B">
            <w:pPr>
              <w:ind w:left="-648" w:firstLine="648"/>
              <w:rPr>
                <w:sz w:val="28"/>
              </w:rPr>
            </w:pPr>
            <w:r>
              <w:rPr>
                <w:sz w:val="28"/>
              </w:rPr>
              <w:t xml:space="preserve">Полное наименование </w:t>
            </w:r>
          </w:p>
          <w:p w:rsidR="004C203B" w:rsidRDefault="004C203B" w:rsidP="00310779">
            <w:pPr>
              <w:rPr>
                <w:sz w:val="28"/>
              </w:rPr>
            </w:pPr>
            <w:r>
              <w:rPr>
                <w:sz w:val="28"/>
              </w:rPr>
              <w:t>организации</w:t>
            </w:r>
          </w:p>
        </w:tc>
        <w:tc>
          <w:tcPr>
            <w:tcW w:w="4040" w:type="dxa"/>
            <w:tcBorders>
              <w:top w:val="single" w:sz="4" w:space="0" w:color="auto"/>
            </w:tcBorders>
          </w:tcPr>
          <w:p w:rsidR="004C203B" w:rsidRDefault="004C203B" w:rsidP="00EC7D02">
            <w:pPr>
              <w:rPr>
                <w:sz w:val="28"/>
              </w:rPr>
            </w:pPr>
          </w:p>
        </w:tc>
      </w:tr>
      <w:tr w:rsidR="004C203B" w:rsidTr="00A15162">
        <w:tc>
          <w:tcPr>
            <w:tcW w:w="648" w:type="dxa"/>
          </w:tcPr>
          <w:p w:rsidR="004C203B" w:rsidRDefault="004C203B" w:rsidP="0020388B">
            <w:pPr>
              <w:numPr>
                <w:ilvl w:val="0"/>
                <w:numId w:val="1"/>
              </w:numPr>
              <w:tabs>
                <w:tab w:val="num" w:pos="540"/>
              </w:tabs>
              <w:ind w:left="0" w:firstLine="0"/>
              <w:rPr>
                <w:sz w:val="28"/>
              </w:rPr>
            </w:pPr>
          </w:p>
        </w:tc>
        <w:tc>
          <w:tcPr>
            <w:tcW w:w="5414" w:type="dxa"/>
          </w:tcPr>
          <w:p w:rsidR="004C203B" w:rsidRDefault="004C203B" w:rsidP="00310779">
            <w:pPr>
              <w:rPr>
                <w:sz w:val="28"/>
              </w:rPr>
            </w:pPr>
            <w:r>
              <w:rPr>
                <w:sz w:val="28"/>
              </w:rPr>
              <w:t>Сокращенное наименование организации</w:t>
            </w:r>
          </w:p>
        </w:tc>
        <w:tc>
          <w:tcPr>
            <w:tcW w:w="4040" w:type="dxa"/>
          </w:tcPr>
          <w:p w:rsidR="004C203B" w:rsidRDefault="004C203B" w:rsidP="001A0174">
            <w:pPr>
              <w:rPr>
                <w:sz w:val="28"/>
              </w:rPr>
            </w:pPr>
          </w:p>
        </w:tc>
      </w:tr>
      <w:tr w:rsidR="004C203B" w:rsidTr="00A15162">
        <w:tc>
          <w:tcPr>
            <w:tcW w:w="648" w:type="dxa"/>
          </w:tcPr>
          <w:p w:rsidR="004C203B" w:rsidRDefault="004C203B" w:rsidP="0020388B">
            <w:pPr>
              <w:numPr>
                <w:ilvl w:val="0"/>
                <w:numId w:val="1"/>
              </w:numPr>
              <w:tabs>
                <w:tab w:val="num" w:pos="540"/>
              </w:tabs>
              <w:ind w:left="0" w:firstLine="0"/>
              <w:rPr>
                <w:sz w:val="28"/>
              </w:rPr>
            </w:pPr>
          </w:p>
        </w:tc>
        <w:tc>
          <w:tcPr>
            <w:tcW w:w="5414" w:type="dxa"/>
          </w:tcPr>
          <w:p w:rsidR="004C203B" w:rsidRDefault="004C203B" w:rsidP="00310779">
            <w:pPr>
              <w:rPr>
                <w:sz w:val="28"/>
              </w:rPr>
            </w:pPr>
            <w:r>
              <w:rPr>
                <w:sz w:val="28"/>
              </w:rPr>
              <w:t>ИНН</w:t>
            </w:r>
          </w:p>
        </w:tc>
        <w:tc>
          <w:tcPr>
            <w:tcW w:w="4040" w:type="dxa"/>
          </w:tcPr>
          <w:p w:rsidR="004C203B" w:rsidRPr="00F2396D" w:rsidRDefault="004C203B" w:rsidP="00BF0585"/>
        </w:tc>
      </w:tr>
      <w:tr w:rsidR="004C203B" w:rsidTr="00A15162">
        <w:tc>
          <w:tcPr>
            <w:tcW w:w="648" w:type="dxa"/>
          </w:tcPr>
          <w:p w:rsidR="004C203B" w:rsidRDefault="004C203B" w:rsidP="0020388B">
            <w:pPr>
              <w:numPr>
                <w:ilvl w:val="0"/>
                <w:numId w:val="1"/>
              </w:numPr>
              <w:tabs>
                <w:tab w:val="num" w:pos="540"/>
              </w:tabs>
              <w:ind w:left="0" w:firstLine="0"/>
              <w:rPr>
                <w:sz w:val="28"/>
              </w:rPr>
            </w:pPr>
          </w:p>
        </w:tc>
        <w:tc>
          <w:tcPr>
            <w:tcW w:w="5414" w:type="dxa"/>
          </w:tcPr>
          <w:p w:rsidR="004C203B" w:rsidRPr="00410DD9" w:rsidRDefault="004C203B" w:rsidP="00310779">
            <w:pPr>
              <w:rPr>
                <w:sz w:val="28"/>
              </w:rPr>
            </w:pPr>
            <w:r>
              <w:rPr>
                <w:sz w:val="28"/>
              </w:rPr>
              <w:t>КПП</w:t>
            </w:r>
          </w:p>
        </w:tc>
        <w:tc>
          <w:tcPr>
            <w:tcW w:w="4040" w:type="dxa"/>
          </w:tcPr>
          <w:p w:rsidR="004C203B" w:rsidRPr="00F2396D" w:rsidRDefault="004C203B" w:rsidP="00BF0585"/>
        </w:tc>
      </w:tr>
      <w:tr w:rsidR="004C203B" w:rsidTr="00A15162">
        <w:tc>
          <w:tcPr>
            <w:tcW w:w="648" w:type="dxa"/>
          </w:tcPr>
          <w:p w:rsidR="004C203B" w:rsidRDefault="004C203B" w:rsidP="0020388B">
            <w:pPr>
              <w:numPr>
                <w:ilvl w:val="0"/>
                <w:numId w:val="1"/>
              </w:numPr>
              <w:tabs>
                <w:tab w:val="num" w:pos="540"/>
              </w:tabs>
              <w:ind w:left="0" w:firstLine="0"/>
              <w:rPr>
                <w:sz w:val="28"/>
              </w:rPr>
            </w:pPr>
          </w:p>
        </w:tc>
        <w:tc>
          <w:tcPr>
            <w:tcW w:w="5414" w:type="dxa"/>
          </w:tcPr>
          <w:p w:rsidR="004C203B" w:rsidRDefault="004C203B" w:rsidP="00D9590A">
            <w:pPr>
              <w:rPr>
                <w:sz w:val="28"/>
              </w:rPr>
            </w:pPr>
            <w:r>
              <w:rPr>
                <w:sz w:val="28"/>
              </w:rPr>
              <w:t>ОКВЭД</w:t>
            </w:r>
          </w:p>
        </w:tc>
        <w:tc>
          <w:tcPr>
            <w:tcW w:w="4040" w:type="dxa"/>
          </w:tcPr>
          <w:p w:rsidR="004C203B" w:rsidRPr="00F2396D" w:rsidRDefault="004C203B" w:rsidP="0086467B"/>
        </w:tc>
      </w:tr>
      <w:tr w:rsidR="004C203B" w:rsidTr="00A15162">
        <w:tc>
          <w:tcPr>
            <w:tcW w:w="648" w:type="dxa"/>
          </w:tcPr>
          <w:p w:rsidR="004C203B" w:rsidRDefault="004C203B" w:rsidP="0020388B">
            <w:pPr>
              <w:numPr>
                <w:ilvl w:val="0"/>
                <w:numId w:val="1"/>
              </w:numPr>
              <w:tabs>
                <w:tab w:val="num" w:pos="540"/>
              </w:tabs>
              <w:ind w:left="0" w:firstLine="0"/>
              <w:rPr>
                <w:sz w:val="28"/>
              </w:rPr>
            </w:pPr>
          </w:p>
        </w:tc>
        <w:tc>
          <w:tcPr>
            <w:tcW w:w="5414" w:type="dxa"/>
          </w:tcPr>
          <w:p w:rsidR="004C203B" w:rsidRDefault="004C203B" w:rsidP="00D9590A">
            <w:pPr>
              <w:rPr>
                <w:sz w:val="28"/>
              </w:rPr>
            </w:pPr>
            <w:r>
              <w:rPr>
                <w:sz w:val="28"/>
              </w:rPr>
              <w:t>ОКПО</w:t>
            </w:r>
          </w:p>
        </w:tc>
        <w:tc>
          <w:tcPr>
            <w:tcW w:w="4040" w:type="dxa"/>
          </w:tcPr>
          <w:p w:rsidR="004C203B" w:rsidRPr="00F2396D" w:rsidRDefault="004C203B" w:rsidP="00D9590A"/>
        </w:tc>
      </w:tr>
      <w:tr w:rsidR="004C203B" w:rsidTr="00A15162">
        <w:tc>
          <w:tcPr>
            <w:tcW w:w="648" w:type="dxa"/>
          </w:tcPr>
          <w:p w:rsidR="004C203B" w:rsidRDefault="004C203B" w:rsidP="0020388B">
            <w:pPr>
              <w:numPr>
                <w:ilvl w:val="0"/>
                <w:numId w:val="1"/>
              </w:numPr>
              <w:tabs>
                <w:tab w:val="num" w:pos="540"/>
              </w:tabs>
              <w:ind w:left="0" w:firstLine="0"/>
              <w:rPr>
                <w:sz w:val="28"/>
              </w:rPr>
            </w:pPr>
          </w:p>
        </w:tc>
        <w:tc>
          <w:tcPr>
            <w:tcW w:w="5414" w:type="dxa"/>
          </w:tcPr>
          <w:p w:rsidR="004C203B" w:rsidRDefault="004C203B" w:rsidP="00D9590A">
            <w:pPr>
              <w:rPr>
                <w:sz w:val="28"/>
              </w:rPr>
            </w:pPr>
            <w:r>
              <w:rPr>
                <w:sz w:val="28"/>
              </w:rPr>
              <w:t>ОГРН</w:t>
            </w:r>
          </w:p>
        </w:tc>
        <w:tc>
          <w:tcPr>
            <w:tcW w:w="4040" w:type="dxa"/>
          </w:tcPr>
          <w:p w:rsidR="004C203B" w:rsidRPr="00F2396D" w:rsidRDefault="004C203B" w:rsidP="00D9590A"/>
        </w:tc>
      </w:tr>
      <w:tr w:rsidR="004C203B" w:rsidTr="00A15162">
        <w:tc>
          <w:tcPr>
            <w:tcW w:w="648" w:type="dxa"/>
          </w:tcPr>
          <w:p w:rsidR="004C203B" w:rsidRDefault="004C203B" w:rsidP="0020388B">
            <w:pPr>
              <w:numPr>
                <w:ilvl w:val="0"/>
                <w:numId w:val="1"/>
              </w:numPr>
              <w:tabs>
                <w:tab w:val="num" w:pos="540"/>
              </w:tabs>
              <w:ind w:left="0" w:firstLine="0"/>
              <w:rPr>
                <w:sz w:val="28"/>
              </w:rPr>
            </w:pPr>
          </w:p>
        </w:tc>
        <w:tc>
          <w:tcPr>
            <w:tcW w:w="5414" w:type="dxa"/>
          </w:tcPr>
          <w:p w:rsidR="004C203B" w:rsidRDefault="004C203B" w:rsidP="00D9590A">
            <w:pPr>
              <w:rPr>
                <w:sz w:val="28"/>
              </w:rPr>
            </w:pPr>
            <w:r>
              <w:rPr>
                <w:sz w:val="28"/>
              </w:rPr>
              <w:t>Банк получателя</w:t>
            </w:r>
          </w:p>
        </w:tc>
        <w:tc>
          <w:tcPr>
            <w:tcW w:w="4040" w:type="dxa"/>
          </w:tcPr>
          <w:p w:rsidR="004C203B" w:rsidRPr="00F2396D" w:rsidRDefault="004C203B" w:rsidP="00796C4A"/>
        </w:tc>
      </w:tr>
      <w:tr w:rsidR="004C203B" w:rsidTr="00A15162">
        <w:tc>
          <w:tcPr>
            <w:tcW w:w="648" w:type="dxa"/>
          </w:tcPr>
          <w:p w:rsidR="004C203B" w:rsidRDefault="004C203B" w:rsidP="0020388B">
            <w:pPr>
              <w:numPr>
                <w:ilvl w:val="0"/>
                <w:numId w:val="1"/>
              </w:numPr>
              <w:tabs>
                <w:tab w:val="num" w:pos="540"/>
              </w:tabs>
              <w:ind w:left="0" w:firstLine="0"/>
              <w:rPr>
                <w:sz w:val="28"/>
              </w:rPr>
            </w:pPr>
          </w:p>
        </w:tc>
        <w:tc>
          <w:tcPr>
            <w:tcW w:w="5414" w:type="dxa"/>
          </w:tcPr>
          <w:p w:rsidR="004C203B" w:rsidRDefault="004C203B" w:rsidP="00D9590A">
            <w:pPr>
              <w:rPr>
                <w:sz w:val="28"/>
              </w:rPr>
            </w:pPr>
            <w:r>
              <w:rPr>
                <w:sz w:val="28"/>
              </w:rPr>
              <w:t>БИК</w:t>
            </w:r>
          </w:p>
        </w:tc>
        <w:tc>
          <w:tcPr>
            <w:tcW w:w="4040" w:type="dxa"/>
          </w:tcPr>
          <w:p w:rsidR="004C203B" w:rsidRPr="00F2396D" w:rsidRDefault="004C203B" w:rsidP="00D9590A"/>
        </w:tc>
      </w:tr>
      <w:tr w:rsidR="004C203B" w:rsidTr="00A15162">
        <w:tc>
          <w:tcPr>
            <w:tcW w:w="648" w:type="dxa"/>
          </w:tcPr>
          <w:p w:rsidR="004C203B" w:rsidRDefault="004C203B" w:rsidP="0020388B">
            <w:pPr>
              <w:numPr>
                <w:ilvl w:val="0"/>
                <w:numId w:val="1"/>
              </w:numPr>
              <w:tabs>
                <w:tab w:val="num" w:pos="540"/>
              </w:tabs>
              <w:ind w:left="0" w:firstLine="0"/>
              <w:rPr>
                <w:sz w:val="28"/>
              </w:rPr>
            </w:pPr>
          </w:p>
        </w:tc>
        <w:tc>
          <w:tcPr>
            <w:tcW w:w="5414" w:type="dxa"/>
          </w:tcPr>
          <w:p w:rsidR="004C203B" w:rsidRDefault="004C203B" w:rsidP="00D9590A">
            <w:pPr>
              <w:rPr>
                <w:sz w:val="28"/>
              </w:rPr>
            </w:pPr>
            <w:r>
              <w:rPr>
                <w:sz w:val="28"/>
              </w:rPr>
              <w:t>Корреспондентский счет</w:t>
            </w:r>
          </w:p>
        </w:tc>
        <w:tc>
          <w:tcPr>
            <w:tcW w:w="4040" w:type="dxa"/>
          </w:tcPr>
          <w:p w:rsidR="004C203B" w:rsidRPr="00F2396D" w:rsidRDefault="004C203B" w:rsidP="00FD0282"/>
        </w:tc>
      </w:tr>
      <w:tr w:rsidR="004C203B" w:rsidTr="00A15162">
        <w:tc>
          <w:tcPr>
            <w:tcW w:w="648" w:type="dxa"/>
          </w:tcPr>
          <w:p w:rsidR="004C203B" w:rsidRDefault="004C203B" w:rsidP="0020388B">
            <w:pPr>
              <w:numPr>
                <w:ilvl w:val="0"/>
                <w:numId w:val="1"/>
              </w:numPr>
              <w:tabs>
                <w:tab w:val="num" w:pos="540"/>
              </w:tabs>
              <w:ind w:left="0" w:firstLine="0"/>
              <w:rPr>
                <w:sz w:val="28"/>
              </w:rPr>
            </w:pPr>
          </w:p>
        </w:tc>
        <w:tc>
          <w:tcPr>
            <w:tcW w:w="5414" w:type="dxa"/>
          </w:tcPr>
          <w:p w:rsidR="004C203B" w:rsidRDefault="004C203B" w:rsidP="00310779">
            <w:pPr>
              <w:rPr>
                <w:sz w:val="28"/>
              </w:rPr>
            </w:pPr>
            <w:r>
              <w:rPr>
                <w:sz w:val="28"/>
              </w:rPr>
              <w:t>Расчетный счет</w:t>
            </w:r>
          </w:p>
        </w:tc>
        <w:tc>
          <w:tcPr>
            <w:tcW w:w="4040" w:type="dxa"/>
          </w:tcPr>
          <w:p w:rsidR="004C203B" w:rsidRPr="00F2396D" w:rsidRDefault="004C203B" w:rsidP="00310779"/>
        </w:tc>
      </w:tr>
      <w:tr w:rsidR="004C203B" w:rsidTr="00A15162">
        <w:tc>
          <w:tcPr>
            <w:tcW w:w="648" w:type="dxa"/>
          </w:tcPr>
          <w:p w:rsidR="004C203B" w:rsidRDefault="004C203B" w:rsidP="0020388B">
            <w:pPr>
              <w:numPr>
                <w:ilvl w:val="0"/>
                <w:numId w:val="1"/>
              </w:numPr>
              <w:tabs>
                <w:tab w:val="num" w:pos="540"/>
              </w:tabs>
              <w:ind w:left="0" w:firstLine="0"/>
              <w:rPr>
                <w:sz w:val="28"/>
              </w:rPr>
            </w:pPr>
          </w:p>
        </w:tc>
        <w:tc>
          <w:tcPr>
            <w:tcW w:w="5414" w:type="dxa"/>
          </w:tcPr>
          <w:p w:rsidR="004C203B" w:rsidRDefault="004C203B" w:rsidP="00310779">
            <w:pPr>
              <w:rPr>
                <w:sz w:val="28"/>
              </w:rPr>
            </w:pPr>
            <w:r>
              <w:rPr>
                <w:sz w:val="28"/>
              </w:rPr>
              <w:t xml:space="preserve">Юридический адрес предприятия </w:t>
            </w:r>
          </w:p>
          <w:p w:rsidR="004C203B" w:rsidRPr="00D9590A" w:rsidRDefault="004C203B" w:rsidP="00310779">
            <w:r w:rsidRPr="00D9590A">
              <w:t>(индекс, регион, город)</w:t>
            </w:r>
          </w:p>
        </w:tc>
        <w:tc>
          <w:tcPr>
            <w:tcW w:w="4040" w:type="dxa"/>
          </w:tcPr>
          <w:p w:rsidR="002406DC" w:rsidRPr="009F3BBC" w:rsidRDefault="002406DC" w:rsidP="00BF0585">
            <w:pPr>
              <w:rPr>
                <w:bCs/>
                <w:szCs w:val="36"/>
              </w:rPr>
            </w:pPr>
          </w:p>
        </w:tc>
      </w:tr>
      <w:tr w:rsidR="00090658" w:rsidTr="00A15162">
        <w:tc>
          <w:tcPr>
            <w:tcW w:w="648" w:type="dxa"/>
          </w:tcPr>
          <w:p w:rsidR="00090658" w:rsidRDefault="00090658" w:rsidP="0020388B">
            <w:pPr>
              <w:numPr>
                <w:ilvl w:val="0"/>
                <w:numId w:val="1"/>
              </w:numPr>
              <w:tabs>
                <w:tab w:val="num" w:pos="540"/>
              </w:tabs>
              <w:ind w:left="0" w:firstLine="0"/>
              <w:rPr>
                <w:sz w:val="28"/>
              </w:rPr>
            </w:pPr>
          </w:p>
        </w:tc>
        <w:tc>
          <w:tcPr>
            <w:tcW w:w="5414" w:type="dxa"/>
          </w:tcPr>
          <w:p w:rsidR="00090658" w:rsidRDefault="00090658" w:rsidP="0092156D">
            <w:pPr>
              <w:rPr>
                <w:sz w:val="28"/>
              </w:rPr>
            </w:pPr>
            <w:r>
              <w:rPr>
                <w:sz w:val="28"/>
              </w:rPr>
              <w:t>Фактический адрес предприятия</w:t>
            </w:r>
          </w:p>
          <w:p w:rsidR="00090658" w:rsidRDefault="00090658" w:rsidP="0092156D">
            <w:pPr>
              <w:rPr>
                <w:sz w:val="28"/>
              </w:rPr>
            </w:pPr>
            <w:r w:rsidRPr="00D9590A">
              <w:t>(индекс, регион, город)</w:t>
            </w:r>
          </w:p>
        </w:tc>
        <w:tc>
          <w:tcPr>
            <w:tcW w:w="4040" w:type="dxa"/>
          </w:tcPr>
          <w:p w:rsidR="00090658" w:rsidRPr="009F3BBC" w:rsidRDefault="00090658" w:rsidP="00D860FC">
            <w:pPr>
              <w:rPr>
                <w:bCs/>
                <w:szCs w:val="36"/>
              </w:rPr>
            </w:pPr>
          </w:p>
        </w:tc>
      </w:tr>
      <w:tr w:rsidR="004C203B" w:rsidTr="00A15162">
        <w:tc>
          <w:tcPr>
            <w:tcW w:w="648" w:type="dxa"/>
          </w:tcPr>
          <w:p w:rsidR="004C203B" w:rsidRDefault="004C203B" w:rsidP="0020388B">
            <w:pPr>
              <w:numPr>
                <w:ilvl w:val="0"/>
                <w:numId w:val="1"/>
              </w:numPr>
              <w:tabs>
                <w:tab w:val="num" w:pos="540"/>
              </w:tabs>
              <w:ind w:left="0" w:firstLine="0"/>
              <w:rPr>
                <w:sz w:val="28"/>
              </w:rPr>
            </w:pPr>
          </w:p>
        </w:tc>
        <w:tc>
          <w:tcPr>
            <w:tcW w:w="5414" w:type="dxa"/>
          </w:tcPr>
          <w:p w:rsidR="004C203B" w:rsidRDefault="004C203B" w:rsidP="00310779">
            <w:pPr>
              <w:rPr>
                <w:sz w:val="28"/>
              </w:rPr>
            </w:pPr>
            <w:r>
              <w:rPr>
                <w:sz w:val="28"/>
              </w:rPr>
              <w:t>Телефон *</w:t>
            </w:r>
          </w:p>
        </w:tc>
        <w:tc>
          <w:tcPr>
            <w:tcW w:w="4040" w:type="dxa"/>
          </w:tcPr>
          <w:p w:rsidR="004C203B" w:rsidRPr="00F2396D" w:rsidRDefault="004C203B" w:rsidP="00D14D89"/>
        </w:tc>
      </w:tr>
      <w:tr w:rsidR="004C203B" w:rsidTr="00A15162">
        <w:tc>
          <w:tcPr>
            <w:tcW w:w="648" w:type="dxa"/>
          </w:tcPr>
          <w:p w:rsidR="004C203B" w:rsidRDefault="004C203B" w:rsidP="0020388B">
            <w:pPr>
              <w:numPr>
                <w:ilvl w:val="0"/>
                <w:numId w:val="1"/>
              </w:numPr>
              <w:tabs>
                <w:tab w:val="num" w:pos="540"/>
              </w:tabs>
              <w:ind w:left="0" w:firstLine="0"/>
              <w:rPr>
                <w:sz w:val="28"/>
              </w:rPr>
            </w:pPr>
          </w:p>
        </w:tc>
        <w:tc>
          <w:tcPr>
            <w:tcW w:w="5414" w:type="dxa"/>
          </w:tcPr>
          <w:p w:rsidR="004C203B" w:rsidRDefault="004C203B" w:rsidP="00310779">
            <w:pPr>
              <w:rPr>
                <w:sz w:val="28"/>
              </w:rPr>
            </w:pPr>
            <w:r>
              <w:rPr>
                <w:sz w:val="28"/>
              </w:rPr>
              <w:t xml:space="preserve">Факс * </w:t>
            </w:r>
          </w:p>
        </w:tc>
        <w:tc>
          <w:tcPr>
            <w:tcW w:w="4040" w:type="dxa"/>
          </w:tcPr>
          <w:p w:rsidR="004C203B" w:rsidRPr="00F2396D" w:rsidRDefault="004C203B" w:rsidP="00D14D89"/>
        </w:tc>
      </w:tr>
      <w:tr w:rsidR="004C203B" w:rsidTr="00A15162">
        <w:tc>
          <w:tcPr>
            <w:tcW w:w="648" w:type="dxa"/>
          </w:tcPr>
          <w:p w:rsidR="004C203B" w:rsidRDefault="004C203B" w:rsidP="0020388B">
            <w:pPr>
              <w:numPr>
                <w:ilvl w:val="0"/>
                <w:numId w:val="1"/>
              </w:numPr>
              <w:tabs>
                <w:tab w:val="num" w:pos="540"/>
              </w:tabs>
              <w:ind w:left="0" w:firstLine="0"/>
              <w:rPr>
                <w:sz w:val="28"/>
              </w:rPr>
            </w:pPr>
          </w:p>
        </w:tc>
        <w:tc>
          <w:tcPr>
            <w:tcW w:w="5414" w:type="dxa"/>
          </w:tcPr>
          <w:p w:rsidR="004C203B" w:rsidRDefault="004C203B" w:rsidP="00310779">
            <w:pPr>
              <w:rPr>
                <w:sz w:val="28"/>
              </w:rPr>
            </w:pPr>
            <w:r>
              <w:rPr>
                <w:sz w:val="28"/>
              </w:rPr>
              <w:t>Электронная почта *</w:t>
            </w:r>
          </w:p>
        </w:tc>
        <w:tc>
          <w:tcPr>
            <w:tcW w:w="4040" w:type="dxa"/>
          </w:tcPr>
          <w:p w:rsidR="004C203B" w:rsidRPr="006E187F" w:rsidRDefault="004C203B" w:rsidP="00310779">
            <w:pPr>
              <w:rPr>
                <w:lang w:val="en-US"/>
              </w:rPr>
            </w:pPr>
          </w:p>
        </w:tc>
      </w:tr>
      <w:tr w:rsidR="004C203B" w:rsidTr="00A15162">
        <w:tc>
          <w:tcPr>
            <w:tcW w:w="648" w:type="dxa"/>
          </w:tcPr>
          <w:p w:rsidR="004C203B" w:rsidRDefault="004C203B" w:rsidP="0020388B">
            <w:pPr>
              <w:numPr>
                <w:ilvl w:val="0"/>
                <w:numId w:val="1"/>
              </w:numPr>
              <w:tabs>
                <w:tab w:val="num" w:pos="540"/>
              </w:tabs>
              <w:ind w:left="0" w:firstLine="0"/>
              <w:rPr>
                <w:sz w:val="28"/>
              </w:rPr>
            </w:pPr>
          </w:p>
        </w:tc>
        <w:tc>
          <w:tcPr>
            <w:tcW w:w="5414" w:type="dxa"/>
          </w:tcPr>
          <w:p w:rsidR="004C203B" w:rsidRDefault="004C203B" w:rsidP="00310779">
            <w:pPr>
              <w:rPr>
                <w:sz w:val="28"/>
              </w:rPr>
            </w:pPr>
            <w:r>
              <w:rPr>
                <w:sz w:val="28"/>
              </w:rPr>
              <w:t>Руководитель организации</w:t>
            </w:r>
          </w:p>
        </w:tc>
        <w:tc>
          <w:tcPr>
            <w:tcW w:w="4040" w:type="dxa"/>
          </w:tcPr>
          <w:p w:rsidR="004C203B" w:rsidRPr="0086467B" w:rsidRDefault="004C203B" w:rsidP="00D14D89"/>
        </w:tc>
      </w:tr>
      <w:tr w:rsidR="004C203B" w:rsidTr="00A15162">
        <w:tc>
          <w:tcPr>
            <w:tcW w:w="648" w:type="dxa"/>
          </w:tcPr>
          <w:p w:rsidR="004C203B" w:rsidRDefault="004C203B" w:rsidP="0020388B">
            <w:pPr>
              <w:numPr>
                <w:ilvl w:val="0"/>
                <w:numId w:val="1"/>
              </w:numPr>
              <w:tabs>
                <w:tab w:val="num" w:pos="540"/>
              </w:tabs>
              <w:ind w:left="0" w:firstLine="0"/>
              <w:rPr>
                <w:sz w:val="28"/>
              </w:rPr>
            </w:pPr>
          </w:p>
        </w:tc>
        <w:tc>
          <w:tcPr>
            <w:tcW w:w="5414" w:type="dxa"/>
          </w:tcPr>
          <w:p w:rsidR="004C203B" w:rsidRDefault="004C203B" w:rsidP="00310779">
            <w:pPr>
              <w:rPr>
                <w:sz w:val="28"/>
              </w:rPr>
            </w:pPr>
            <w:r>
              <w:rPr>
                <w:sz w:val="28"/>
              </w:rPr>
              <w:t>Правовое основание</w:t>
            </w:r>
          </w:p>
        </w:tc>
        <w:tc>
          <w:tcPr>
            <w:tcW w:w="4040" w:type="dxa"/>
          </w:tcPr>
          <w:p w:rsidR="00796C4A" w:rsidRPr="00F2396D" w:rsidRDefault="00796C4A" w:rsidP="00310779"/>
        </w:tc>
      </w:tr>
      <w:tr w:rsidR="004C203B" w:rsidTr="00A15162">
        <w:tc>
          <w:tcPr>
            <w:tcW w:w="648" w:type="dxa"/>
          </w:tcPr>
          <w:p w:rsidR="004C203B" w:rsidRDefault="004C203B" w:rsidP="0020388B">
            <w:pPr>
              <w:numPr>
                <w:ilvl w:val="0"/>
                <w:numId w:val="1"/>
              </w:numPr>
              <w:tabs>
                <w:tab w:val="num" w:pos="540"/>
              </w:tabs>
              <w:ind w:left="0" w:firstLine="0"/>
              <w:rPr>
                <w:sz w:val="28"/>
              </w:rPr>
            </w:pPr>
          </w:p>
        </w:tc>
        <w:tc>
          <w:tcPr>
            <w:tcW w:w="5414" w:type="dxa"/>
          </w:tcPr>
          <w:p w:rsidR="004C203B" w:rsidRDefault="004C203B" w:rsidP="00310779">
            <w:pPr>
              <w:rPr>
                <w:sz w:val="28"/>
              </w:rPr>
            </w:pPr>
            <w:r>
              <w:rPr>
                <w:sz w:val="28"/>
              </w:rPr>
              <w:t>Перечень руководителей. Уполномоченных подписывать договор</w:t>
            </w:r>
          </w:p>
        </w:tc>
        <w:tc>
          <w:tcPr>
            <w:tcW w:w="4040" w:type="dxa"/>
          </w:tcPr>
          <w:p w:rsidR="004C203B" w:rsidRPr="00F2396D" w:rsidRDefault="004C203B" w:rsidP="00D14D89"/>
        </w:tc>
      </w:tr>
      <w:tr w:rsidR="004C203B" w:rsidTr="00A15162">
        <w:tc>
          <w:tcPr>
            <w:tcW w:w="648" w:type="dxa"/>
          </w:tcPr>
          <w:p w:rsidR="004C203B" w:rsidRDefault="004C203B" w:rsidP="0020388B">
            <w:pPr>
              <w:numPr>
                <w:ilvl w:val="0"/>
                <w:numId w:val="1"/>
              </w:numPr>
              <w:tabs>
                <w:tab w:val="num" w:pos="540"/>
              </w:tabs>
              <w:ind w:left="0" w:firstLine="0"/>
              <w:rPr>
                <w:sz w:val="28"/>
              </w:rPr>
            </w:pPr>
          </w:p>
        </w:tc>
        <w:tc>
          <w:tcPr>
            <w:tcW w:w="5414" w:type="dxa"/>
          </w:tcPr>
          <w:p w:rsidR="004C203B" w:rsidRDefault="004C203B" w:rsidP="00310779">
            <w:pPr>
              <w:rPr>
                <w:sz w:val="28"/>
              </w:rPr>
            </w:pPr>
            <w:r>
              <w:rPr>
                <w:sz w:val="28"/>
              </w:rPr>
              <w:t xml:space="preserve">Исполнитель, уполномоченный курировать договор со стороны контрагента </w:t>
            </w:r>
          </w:p>
          <w:p w:rsidR="004C203B" w:rsidRDefault="004C203B" w:rsidP="00310779">
            <w:pPr>
              <w:rPr>
                <w:sz w:val="28"/>
              </w:rPr>
            </w:pPr>
            <w:r>
              <w:rPr>
                <w:sz w:val="28"/>
              </w:rPr>
              <w:t>(ф.и.о., телефон)</w:t>
            </w:r>
          </w:p>
        </w:tc>
        <w:tc>
          <w:tcPr>
            <w:tcW w:w="4040" w:type="dxa"/>
          </w:tcPr>
          <w:p w:rsidR="00A15162" w:rsidRPr="004C203B" w:rsidRDefault="00A15162" w:rsidP="00D14D89"/>
        </w:tc>
      </w:tr>
      <w:tr w:rsidR="00D71C78" w:rsidTr="00A15162">
        <w:tblPrEx>
          <w:tblLook w:val="04A0" w:firstRow="1" w:lastRow="0" w:firstColumn="1" w:lastColumn="0" w:noHBand="0" w:noVBand="1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78" w:rsidRDefault="00D71C78" w:rsidP="002D1760">
            <w:pPr>
              <w:rPr>
                <w:sz w:val="28"/>
              </w:rPr>
            </w:pPr>
            <w:r>
              <w:rPr>
                <w:sz w:val="28"/>
              </w:rPr>
              <w:t>21.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C78" w:rsidRDefault="00D71C78" w:rsidP="002D1760">
            <w:pPr>
              <w:rPr>
                <w:sz w:val="28"/>
              </w:rPr>
            </w:pPr>
            <w:r>
              <w:rPr>
                <w:sz w:val="28"/>
              </w:rPr>
              <w:t xml:space="preserve">Отметка об аффилированности 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78" w:rsidRDefault="00D71C78" w:rsidP="002D1760">
            <w:r>
              <w:t>Не является аффилированным лицом</w:t>
            </w:r>
          </w:p>
        </w:tc>
      </w:tr>
    </w:tbl>
    <w:p w:rsidR="00D71C78" w:rsidRDefault="00D71C78" w:rsidP="00D71C78">
      <w:pPr>
        <w:ind w:left="360"/>
      </w:pPr>
    </w:p>
    <w:p w:rsidR="00D71C78" w:rsidRDefault="00D71C78" w:rsidP="00D71C78">
      <w:pPr>
        <w:ind w:left="360"/>
      </w:pPr>
    </w:p>
    <w:p w:rsidR="00D71C78" w:rsidRDefault="00D71C78" w:rsidP="00D71C78">
      <w:pPr>
        <w:pStyle w:val="2"/>
        <w:jc w:val="both"/>
      </w:pPr>
      <w:bookmarkStart w:id="0" w:name="_GoBack"/>
      <w:bookmarkEnd w:id="0"/>
    </w:p>
    <w:p w:rsidR="00D71C78" w:rsidRDefault="00D71C78" w:rsidP="00D71C78">
      <w:pPr>
        <w:ind w:left="360"/>
      </w:pPr>
    </w:p>
    <w:p w:rsidR="006D04C3" w:rsidRDefault="006D04C3">
      <w:pPr>
        <w:ind w:left="360"/>
      </w:pPr>
    </w:p>
    <w:p w:rsidR="006D04C3" w:rsidRDefault="006D04C3">
      <w:pPr>
        <w:pStyle w:val="2"/>
        <w:jc w:val="both"/>
      </w:pPr>
    </w:p>
    <w:p w:rsidR="0058453A" w:rsidRDefault="0058453A">
      <w:pPr>
        <w:pStyle w:val="2"/>
        <w:jc w:val="both"/>
      </w:pPr>
    </w:p>
    <w:p w:rsidR="00265E68" w:rsidRDefault="00DC2CAA" w:rsidP="00D71C78">
      <w:pPr>
        <w:pStyle w:val="2"/>
        <w:tabs>
          <w:tab w:val="left" w:pos="0"/>
        </w:tabs>
        <w:ind w:right="21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65E68" w:rsidRDefault="00265E68">
      <w:pPr>
        <w:pStyle w:val="2"/>
        <w:jc w:val="both"/>
      </w:pPr>
    </w:p>
    <w:sectPr w:rsidR="00265E68" w:rsidSect="00DF0361">
      <w:pgSz w:w="11906" w:h="16838"/>
      <w:pgMar w:top="539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4DF" w:rsidRDefault="00C504DF" w:rsidP="0086467B">
      <w:r>
        <w:separator/>
      </w:r>
    </w:p>
  </w:endnote>
  <w:endnote w:type="continuationSeparator" w:id="0">
    <w:p w:rsidR="00C504DF" w:rsidRDefault="00C504DF" w:rsidP="00864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4DF" w:rsidRDefault="00C504DF" w:rsidP="0086467B">
      <w:r>
        <w:separator/>
      </w:r>
    </w:p>
  </w:footnote>
  <w:footnote w:type="continuationSeparator" w:id="0">
    <w:p w:rsidR="00C504DF" w:rsidRDefault="00C504DF" w:rsidP="008646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77C3D"/>
    <w:multiLevelType w:val="hybridMultilevel"/>
    <w:tmpl w:val="E7DEAC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1DE080E"/>
    <w:multiLevelType w:val="hybridMultilevel"/>
    <w:tmpl w:val="E7DEAC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2CAA"/>
    <w:rsid w:val="00023AB8"/>
    <w:rsid w:val="0004526B"/>
    <w:rsid w:val="00076DD9"/>
    <w:rsid w:val="00090658"/>
    <w:rsid w:val="000A29AB"/>
    <w:rsid w:val="000B27A1"/>
    <w:rsid w:val="000D073C"/>
    <w:rsid w:val="0010310D"/>
    <w:rsid w:val="001426B0"/>
    <w:rsid w:val="001A0174"/>
    <w:rsid w:val="001B1A27"/>
    <w:rsid w:val="0020388B"/>
    <w:rsid w:val="00233333"/>
    <w:rsid w:val="002406DC"/>
    <w:rsid w:val="0025316E"/>
    <w:rsid w:val="00265E68"/>
    <w:rsid w:val="002779F4"/>
    <w:rsid w:val="00286AC8"/>
    <w:rsid w:val="00293ADC"/>
    <w:rsid w:val="002D4A21"/>
    <w:rsid w:val="002F4A4F"/>
    <w:rsid w:val="00304297"/>
    <w:rsid w:val="00310779"/>
    <w:rsid w:val="00383528"/>
    <w:rsid w:val="003E6796"/>
    <w:rsid w:val="00410DD9"/>
    <w:rsid w:val="00415F7F"/>
    <w:rsid w:val="00430932"/>
    <w:rsid w:val="00455A83"/>
    <w:rsid w:val="004601EA"/>
    <w:rsid w:val="0049712C"/>
    <w:rsid w:val="004B3B0F"/>
    <w:rsid w:val="004C203B"/>
    <w:rsid w:val="004C6AF4"/>
    <w:rsid w:val="00526DAC"/>
    <w:rsid w:val="0054178C"/>
    <w:rsid w:val="0058453A"/>
    <w:rsid w:val="005B245E"/>
    <w:rsid w:val="005B3DA2"/>
    <w:rsid w:val="005B6F55"/>
    <w:rsid w:val="005C1E40"/>
    <w:rsid w:val="005D1DFF"/>
    <w:rsid w:val="006857C7"/>
    <w:rsid w:val="006B36F6"/>
    <w:rsid w:val="006B52F1"/>
    <w:rsid w:val="006D0061"/>
    <w:rsid w:val="006D04C3"/>
    <w:rsid w:val="006D734C"/>
    <w:rsid w:val="006E187F"/>
    <w:rsid w:val="00721A95"/>
    <w:rsid w:val="00731479"/>
    <w:rsid w:val="0075323B"/>
    <w:rsid w:val="007861C1"/>
    <w:rsid w:val="00796C4A"/>
    <w:rsid w:val="007C0E9F"/>
    <w:rsid w:val="007D6583"/>
    <w:rsid w:val="007F3F54"/>
    <w:rsid w:val="0086467B"/>
    <w:rsid w:val="00883884"/>
    <w:rsid w:val="008852C3"/>
    <w:rsid w:val="008B51B5"/>
    <w:rsid w:val="008E7997"/>
    <w:rsid w:val="008F4076"/>
    <w:rsid w:val="0092078E"/>
    <w:rsid w:val="0092156D"/>
    <w:rsid w:val="00936E95"/>
    <w:rsid w:val="009F3BBC"/>
    <w:rsid w:val="00A15162"/>
    <w:rsid w:val="00A60F4B"/>
    <w:rsid w:val="00A75E33"/>
    <w:rsid w:val="00AB3E43"/>
    <w:rsid w:val="00AC111F"/>
    <w:rsid w:val="00B21E03"/>
    <w:rsid w:val="00B54088"/>
    <w:rsid w:val="00B54969"/>
    <w:rsid w:val="00BC223A"/>
    <w:rsid w:val="00BE4F71"/>
    <w:rsid w:val="00BF0585"/>
    <w:rsid w:val="00C34B4C"/>
    <w:rsid w:val="00C504DF"/>
    <w:rsid w:val="00C52A4C"/>
    <w:rsid w:val="00C7655E"/>
    <w:rsid w:val="00CB0A73"/>
    <w:rsid w:val="00CF62ED"/>
    <w:rsid w:val="00D14D89"/>
    <w:rsid w:val="00D71C78"/>
    <w:rsid w:val="00D77096"/>
    <w:rsid w:val="00D860FC"/>
    <w:rsid w:val="00D9590A"/>
    <w:rsid w:val="00D962D6"/>
    <w:rsid w:val="00DC2CAA"/>
    <w:rsid w:val="00DF0361"/>
    <w:rsid w:val="00E226C1"/>
    <w:rsid w:val="00EC7D02"/>
    <w:rsid w:val="00EE6DA0"/>
    <w:rsid w:val="00F2396D"/>
    <w:rsid w:val="00F43E8E"/>
    <w:rsid w:val="00F655D6"/>
    <w:rsid w:val="00F92585"/>
    <w:rsid w:val="00F92F71"/>
    <w:rsid w:val="00FD0282"/>
    <w:rsid w:val="00FF1D8E"/>
    <w:rsid w:val="00FF7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F789EC7-48D1-4112-B911-E7D896CE6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34C"/>
    <w:rPr>
      <w:sz w:val="24"/>
      <w:szCs w:val="24"/>
    </w:rPr>
  </w:style>
  <w:style w:type="paragraph" w:styleId="1">
    <w:name w:val="heading 1"/>
    <w:basedOn w:val="a"/>
    <w:next w:val="a"/>
    <w:qFormat/>
    <w:rsid w:val="00CB0A73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B0A73"/>
    <w:rPr>
      <w:szCs w:val="20"/>
    </w:rPr>
  </w:style>
  <w:style w:type="paragraph" w:styleId="a3">
    <w:name w:val="Balloon Text"/>
    <w:basedOn w:val="a"/>
    <w:semiHidden/>
    <w:rsid w:val="00293ADC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"/>
    <w:rsid w:val="00D71C78"/>
    <w:rPr>
      <w:sz w:val="24"/>
    </w:rPr>
  </w:style>
  <w:style w:type="paragraph" w:styleId="a4">
    <w:name w:val="endnote text"/>
    <w:basedOn w:val="a"/>
    <w:link w:val="a5"/>
    <w:rsid w:val="0086467B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rsid w:val="0086467B"/>
  </w:style>
  <w:style w:type="character" w:styleId="a6">
    <w:name w:val="endnote reference"/>
    <w:basedOn w:val="a0"/>
    <w:rsid w:val="008646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ZuevSE\&#1056;&#1072;&#1073;&#1086;&#1095;&#1080;&#1081;%20&#1089;&#1090;&#1086;&#1083;\&#1055;&#1083;&#1072;&#1085;%20&#1089;&#1090;&#1072;&#1085;&#1076;&#1072;&#1088;&#1090;&#1080;&#1079;&#1072;&#1094;&#1080;&#1080;%20&#1085;&#1072;%202008%20&#1075;&#1086;&#1076;\&#1057;&#1050;%209.4.02%20&#1061;&#1072;&#1082;&#1072;&#1089;&#1080;&#1103;\&#1064;-9.4.02-02%20&#1050;&#1072;&#1088;&#1090;&#1086;&#1095;&#1082;&#1072;%20&#1082;&#1086;&#1085;&#1090;&#1088;&#1072;&#1075;&#1077;&#1085;&#1090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BA4B2-6CB9-48BD-996D-456CA2D89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Ш-9.4.02-02 Карточка контрагента</Template>
  <TotalTime>67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Филиал__________________________________________</vt:lpstr>
    </vt:vector>
  </TitlesOfParts>
  <Company>mdm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Филиал__________________________________________</dc:title>
  <dc:creator>***</dc:creator>
  <cp:lastModifiedBy>Головенко Ирина Павловна</cp:lastModifiedBy>
  <cp:revision>17</cp:revision>
  <cp:lastPrinted>2012-02-06T09:48:00Z</cp:lastPrinted>
  <dcterms:created xsi:type="dcterms:W3CDTF">2012-03-13T04:36:00Z</dcterms:created>
  <dcterms:modified xsi:type="dcterms:W3CDTF">2025-02-10T08:04:00Z</dcterms:modified>
</cp:coreProperties>
</file>